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811544" w:rsidP="00811544" w:rsidRDefault="00811544" w14:paraId="c8ff800" w14:textId="c8ff800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811544" w:rsidP="00811544" w:rsidRDefault="00811544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811544" w:rsidP="00811544" w:rsidRDefault="00811544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811544" w:rsidP="00811544" w:rsidRDefault="00811544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224A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2 St-52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2</w:t>
      </w:r>
      <w:r w:rsidRPr="00967383">
        <w:rPr>
          <w:rFonts w:ascii="Arial" w:hAnsi="Arial" w:cs="Arial"/>
        </w:rPr>
        <w:t>-</w:t>
      </w:r>
      <w:r w:rsidR="004224A5">
        <w:rPr>
          <w:rFonts w:ascii="Arial" w:hAnsi="Arial" w:cs="Arial"/>
        </w:rPr>
        <w:t>6</w:t>
      </w:r>
    </w:p>
    <w:p w:rsidRPr="00967383" w:rsidR="00811544" w:rsidP="00811544" w:rsidRDefault="00811544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811544" w:rsidP="00811544" w:rsidRDefault="0081154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811544" w:rsidP="00811544" w:rsidRDefault="00811544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Od 16. ožujka 2022</w:t>
      </w:r>
      <w:r w:rsidRPr="00967383">
        <w:rPr>
          <w:rFonts w:ascii="Arial" w:hAnsi="Arial" w:cs="Arial"/>
        </w:rPr>
        <w:t>.</w:t>
      </w:r>
    </w:p>
    <w:p w:rsidRPr="00967383" w:rsidR="00811544" w:rsidP="00811544" w:rsidRDefault="0081154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811544" w:rsidP="00811544" w:rsidRDefault="00811544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811544" w:rsidP="00811544" w:rsidRDefault="00811544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 w:eastAsiaTheme="minorHAnsi"/>
          <w:bCs w:val="false"/>
          <w:lang w:eastAsia="en-US"/>
        </w:rPr>
        <w:t>PLODOVI VJERE j.d.o.o., Nedešćina, Stepančići 14, OIB: 78297118657</w:t>
      </w:r>
    </w:p>
    <w:p w:rsidR="00B54785" w:rsidP="00811544" w:rsidRDefault="00B54785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967383" w:rsidR="00811544" w:rsidP="00811544" w:rsidRDefault="00811544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Adrijana Labinjan Skok, stečajna sutkinja </w:t>
      </w:r>
    </w:p>
    <w:p w:rsidRPr="00967383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zapisničarka</w:t>
      </w:r>
    </w:p>
    <w:p w:rsidRPr="00967383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</w:p>
    <w:p w:rsidRPr="00967383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Početak u 9:00 sati. Ročište je javno.</w:t>
      </w:r>
    </w:p>
    <w:p w:rsidRPr="00B54785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  <w:r w:rsidRPr="00B54785">
        <w:rPr>
          <w:rFonts w:ascii="Arial" w:hAnsi="Arial" w:cs="Arial"/>
        </w:rPr>
        <w:t>Utvrđuje se da su pristupili:</w:t>
      </w:r>
    </w:p>
    <w:p w:rsidRPr="00B54785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  <w:r w:rsidRPr="00B54785">
        <w:rPr>
          <w:rFonts w:ascii="Arial" w:hAnsi="Arial" w:cs="Arial"/>
        </w:rPr>
        <w:t>- Za predlagatelja: nitko</w:t>
      </w:r>
    </w:p>
    <w:p w:rsidRPr="00B54785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  <w:r w:rsidRPr="00B54785">
        <w:rPr>
          <w:rFonts w:ascii="Arial" w:hAnsi="Arial" w:cs="Arial"/>
        </w:rPr>
        <w:t xml:space="preserve">- Za dužnika: </w:t>
      </w:r>
      <w:r w:rsidRPr="00B54785" w:rsidR="00B54785">
        <w:rPr>
          <w:rFonts w:ascii="Arial" w:hAnsi="Arial" w:cs="Arial"/>
        </w:rPr>
        <w:t>nitko</w:t>
      </w:r>
    </w:p>
    <w:p w:rsidRPr="00967383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</w:p>
    <w:p w:rsidRPr="004224A5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objavljeno na e-Oglasnoj ploči sudova </w:t>
      </w:r>
      <w:r w:rsidRPr="004224A5">
        <w:rPr>
          <w:rFonts w:ascii="Arial" w:hAnsi="Arial" w:cs="Arial"/>
        </w:rPr>
        <w:t>dana 15.2.2022.</w:t>
      </w:r>
    </w:p>
    <w:p w:rsidRPr="00967383" w:rsidR="00811544" w:rsidP="00811544" w:rsidRDefault="00811544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="00B54785" w:rsidP="00B54785" w:rsidRDefault="00B54785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St-52/2022-3 od 15. veljače 2022. </w:t>
      </w:r>
    </w:p>
    <w:p w:rsidR="00811544" w:rsidP="00811544" w:rsidRDefault="00811544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B54785" w:rsidP="00811544" w:rsidRDefault="00B54785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811544" w:rsidP="00811544" w:rsidRDefault="00811544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>Sutkinja donosi</w:t>
      </w:r>
    </w:p>
    <w:p w:rsidRPr="00967383" w:rsidR="00811544" w:rsidP="00811544" w:rsidRDefault="0081154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811544" w:rsidP="00811544" w:rsidRDefault="0081154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811544" w:rsidP="00811544" w:rsidRDefault="0081154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811544" w:rsidP="00811544" w:rsidRDefault="00811544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67383">
        <w:rPr>
          <w:rFonts w:ascii="Arial" w:hAnsi="Arial" w:cs="Arial"/>
        </w:rPr>
        <w:t>Odluka će biti donesena u pisanom obliku.</w:t>
      </w:r>
    </w:p>
    <w:p w:rsidR="00811544" w:rsidP="00811544" w:rsidRDefault="0081154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B54785" w:rsidP="00B54785" w:rsidRDefault="00B54785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Ovaj zapisnik će se objaviti na e-oglasnoj ploči suda. </w:t>
      </w:r>
    </w:p>
    <w:p w:rsidRPr="00967383" w:rsidR="00B54785" w:rsidP="00811544" w:rsidRDefault="00B54785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811544" w:rsidP="00811544" w:rsidRDefault="00811544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811544" w:rsidP="00811544" w:rsidRDefault="00811544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B54785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B54785">
        <w:rPr>
          <w:rFonts w:ascii="Arial" w:hAnsi="Arial" w:cs="Arial"/>
        </w:rPr>
        <w:t>08</w:t>
      </w:r>
      <w:r w:rsidRPr="00967383">
        <w:rPr>
          <w:rFonts w:ascii="Arial" w:hAnsi="Arial" w:cs="Arial"/>
        </w:rPr>
        <w:t xml:space="preserve"> sati.</w:t>
      </w:r>
    </w:p>
    <w:p w:rsidRPr="00967383" w:rsidR="00811544" w:rsidP="00811544" w:rsidRDefault="00811544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811544" w:rsidP="00811544" w:rsidRDefault="00811544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811544" w:rsidP="00811544" w:rsidRDefault="0081154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ab/>
        <w:t>Stečajna sutkinja:</w:t>
      </w:r>
    </w:p>
    <w:p w:rsidRPr="00967383" w:rsidR="00811544" w:rsidP="00811544" w:rsidRDefault="0081154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811544" w:rsidP="00811544" w:rsidRDefault="00811544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811544" w:rsidP="00811544" w:rsidRDefault="00811544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2410FA" w:rsidP="00B54785" w:rsidRDefault="00811544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544" w:rsidP="00811544" w:rsidRDefault="00811544">
      <w:r>
        <w:separator/>
      </w:r>
    </w:p>
  </w:endnote>
  <w:endnote w:type="continuationSeparator" w:id="0">
    <w:p w:rsidR="00811544" w:rsidP="00811544" w:rsidRDefault="0081154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544" w:rsidP="00811544" w:rsidRDefault="00811544">
      <w:r>
        <w:separator/>
      </w:r>
    </w:p>
  </w:footnote>
  <w:footnote w:type="continuationSeparator" w:id="0">
    <w:p w:rsidR="00811544" w:rsidP="00811544" w:rsidRDefault="0081154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811544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B54785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>
          <w:rPr>
            <w:rFonts w:ascii="Arial" w:hAnsi="Arial" w:cs="Arial"/>
          </w:rPr>
          <w:t>2 St-52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4224A5">
          <w:rPr>
            <w:rFonts w:ascii="Arial" w:hAnsi="Arial" w:cs="Arial"/>
          </w:rPr>
          <w:t>6</w:t>
        </w:r>
      </w:p>
    </w:sdtContent>
  </w:sdt>
  <w:p w:rsidR="001E6FBA" w:rsidRDefault="006803F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544"/>
    <w:rsid w:val="002410FA"/>
    <w:rsid w:val="004224A5"/>
    <w:rsid w:val="006803FD"/>
    <w:rsid w:val="00811544"/>
    <w:rsid w:val="00B5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7511E64-1CA1-403B-BEE3-E6E21B20371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11544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811544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8115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115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11544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115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11544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803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03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03F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03F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03F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16. ožujka 2022.</izvorni_sadrzaj>
    <derivirana_varijabla naziv="DomainObject.StvarniPocetakDatum_1">16. ožujka 2022.</derivirana_varijabla>
  </DomainObject.StvarniPocetakDatum>
  <DomainObject.StvarniZavrsetakDatum>
    <izvorni_sadrzaj>16. ožujka 2022.</izvorni_sadrzaj>
    <derivirana_varijabla naziv="DomainObject.StvarniZavrsetakDatum_1">16. ožujka 2022.</derivirana_varijabla>
  </DomainObject.StvarniZavrsetakDatum>
  <DomainObject.PlaniraniZavrsetakDatum>
    <izvorni_sadrzaj>16. ožujka 2022.</izvorni_sadrzaj>
    <derivirana_varijabla naziv="DomainObject.PlaniraniZavrsetakDatum_1">16. ožujka 2022.</derivirana_varijabla>
  </DomainObject.PlaniraniZavrsetakDatum>
  <DomainObject.PlaniraniPocetakDatum>
    <izvorni_sadrzaj>16. ožujka 2022.</izvorni_sadrzaj>
    <derivirana_varijabla naziv="DomainObject.PlaniraniPocetakDatum_1">16. ožujka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09:08</izvorni_sadrzaj>
    <derivirana_varijabla naziv="DomainObject.StvarniZavrsetakVrijeme_1">09:08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2022.</izvorni_sadrzaj>
    <derivirana_varijabla naziv="DomainObject.Zapisnik.DatumKreiranja_1">16.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St-52/2022-6</izvorni_sadrzaj>
    <derivirana_varijabla naziv="DomainObject.Zapisnik.Oznaka_1">St-52/2022-6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2022.</izvorni_sadrzaj>
    <derivirana_varijabla naziv="DomainObject.Predmet.DatumIzradeOptuznogAkta_1">11. veljače 2022.</derivirana_varijabla>
  </DomainObject.Predmet.DatumIzradeOptuznogAkta>
  <DomainObject.Predmet.DatumIzradeOptuznogAktaFormated>
    <izvorni_sadrzaj>11.2.2022.</izvorni_sadrzaj>
    <derivirana_varijabla naziv="DomainObject.Predmet.DatumIzradeOptuznogAktaFormated_1">11.2.2022.</derivirana_varijabla>
  </DomainObject.Predmet.DatumIzradeOptuznogAktaFormated>
  <DomainObject.Predmet.DatumOsnivanja>
    <izvorni_sadrzaj>11. veljače 2022.</izvorni_sadrzaj>
    <derivirana_varijabla naziv="DomainObject.Predmet.DatumOsnivanja_1">11.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2022.</izvorni_sadrzaj>
    <derivirana_varijabla naziv="DomainObject.Predmet.DatumPrimitkaOptuznogAkta_1">11.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St-52/2022</izvorni_sadrzaj>
    <derivirana_varijabla naziv="DomainObject.Predmet.OznakaBroj_1">St-52/2022</derivirana_varijabla>
  </DomainObject.Predmet.OznakaBroj>
  <DomainObject.Predmet.OznakaBrojOptuznogAkta>
    <izvorni_sadrzaj>04-06-22-744</izvorni_sadrzaj>
    <derivirana_varijabla naziv="DomainObject.Predmet.OznakaBrojOptuznogAkta_1">04-06-22-744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PLODOVI VJERE j.d.o.o. Nedešćina</izvorni_sadrzaj>
    <derivirana_varijabla naziv="DomainObject.Predmet.ProtustrankaFormated_1">  PLODOVI VJERE j.d.o.o. Nedešćina</derivirana_varijabla>
  </DomainObject.Predmet.ProtustrankaFormated>
  <DomainObject.Predmet.ProtustrankaFormatedOIB>
    <izvorni_sadrzaj>  PLODOVI VJERE j.d.o.o. Nedešćina, OIB 78297118657</izvorni_sadrzaj>
    <derivirana_varijabla naziv="DomainObject.Predmet.ProtustrankaFormatedOIB_1">  PLODOVI VJERE j.d.o.o. Nedešćina, OIB 78297118657</derivirana_varijabla>
  </DomainObject.Predmet.ProtustrankaFormatedOIB>
  <DomainObject.Predmet.ProtustrankaFormatedWithAdress>
    <izvorni_sadrzaj> PLODOVI VJERE j.d.o.o. Nedešćina, Stepančići 14, 52220 Nedešćina</izvorni_sadrzaj>
    <derivirana_varijabla naziv="DomainObject.Predmet.ProtustrankaFormatedWithAdress_1"> PLODOVI VJERE j.d.o.o. Nedešćina, Stepančići 14, 52220 Nedešćina</derivirana_varijabla>
  </DomainObject.Predmet.ProtustrankaFormatedWithAdress>
  <DomainObject.Predmet.ProtustrankaFormatedWithAdressOIB>
    <izvorni_sadrzaj> PLODOVI VJERE j.d.o.o. Nedešćina, OIB 78297118657, Stepančići 14, 52220 Nedešćina</izvorni_sadrzaj>
    <derivirana_varijabla naziv="DomainObject.Predmet.ProtustrankaFormatedWithAdressOIB_1"> PLODOVI VJERE j.d.o.o. Nedešćina, OIB 78297118657, Stepančići 14, 52220 Nedešćina</derivirana_varijabla>
  </DomainObject.Predmet.ProtustrankaFormatedWithAdressOIB>
  <DomainObject.Predmet.ProtustrankaWithAdress>
    <izvorni_sadrzaj>PLODOVI VJERE j.d.o.o. Nedešćina Stepančići 14, 52220 Nedešćina</izvorni_sadrzaj>
    <derivirana_varijabla naziv="DomainObject.Predmet.ProtustrankaWithAdress_1">PLODOVI VJERE j.d.o.o. Nedešćina Stepančići 14, 52220 Nedešćina</derivirana_varijabla>
  </DomainObject.Predmet.ProtustrankaWithAdress>
  <DomainObject.Predmet.ProtustrankaWithAdressOIB>
    <izvorni_sadrzaj>PLODOVI VJERE j.d.o.o. Nedešćina, OIB 78297118657, Stepančići 14, 52220 Nedešćina</izvorni_sadrzaj>
    <derivirana_varijabla naziv="DomainObject.Predmet.ProtustrankaWithAdressOIB_1">PLODOVI VJERE j.d.o.o. Nedešćina, OIB 78297118657, Stepančići 14, 52220 Nedešćina</derivirana_varijabla>
  </DomainObject.Predmet.ProtustrankaWithAdressOIB>
  <DomainObject.Predmet.ProtustrankaNazivFormated>
    <izvorni_sadrzaj>PLODOVI VJERE j.d.o.o. Nedešćina</izvorni_sadrzaj>
    <derivirana_varijabla naziv="DomainObject.Predmet.ProtustrankaNazivFormated_1">PLODOVI VJERE j.d.o.o. Nedešćina</derivirana_varijabla>
  </DomainObject.Predmet.ProtustrankaNazivFormated>
  <DomainObject.Predmet.ProtustrankaNazivFormatedOIB>
    <izvorni_sadrzaj>PLODOVI VJERE j.d.o.o. Nedešćina, OIB 78297118657</izvorni_sadrzaj>
    <derivirana_varijabla naziv="DomainObject.Predmet.ProtustrankaNazivFormatedOIB_1">PLODOVI VJERE j.d.o.o. Nedešćina, OIB 78297118657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Domovinskog rata 61, 21000 Split</izvorni_sadrzaj>
    <derivirana_varijabla naziv="DomainObject.Predmet.StrankaFormatedWithAdress_1"> Financijska agencija (FINA), GIARDINI 5, 52100 Pula; OTP banka dioničko društvo,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Domovinskog rata 61, 21000 Split</izvorni_sadrzaj>
    <derivirana_varijabla naziv="DomainObject.Predmet.StrankaFormatedWithAdressOIB_1"> Financijska agencija (FINA), OIB 85821130368, GIARDINI 5, 52100 Pula; OTP banka dioničko društvo, OIB 52508873833, Domovinskog rata 61, 21000 Split</derivirana_varijabla>
  </DomainObject.Predmet.StrankaFormatedWithAdressOIB>
  <DomainObject.Predmet.StrankaWithAdress>
    <izvorni_sadrzaj>Financijska agencija (FINA) GIARDINI 5,52100 Pula,OTP banka dioničko društvo Domovinskog rata 61,21000 Split</izvorni_sadrzaj>
    <derivirana_varijabla naziv="DomainObject.Predmet.StrankaWithAdress_1">Financijska agencija (FINA) GIARDINI 5,52100 Pula,OTP banka dioničko društvo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Domovinskog rata 61,21000 Split</izvorni_sadrzaj>
    <derivirana_varijabla naziv="DomainObject.Predmet.StrankaWithAdressOIB_1">Financijska agencija (FINA), OIB 85821130368, GIARDINI 5,52100 Pula,OTP banka dioničko društvo, OIB 52508873833,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14017.92</izvorni_sadrzaj>
    <derivirana_varijabla naziv="DomainObject.Predmet.TrenutnaVrijednost_1">14017.92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Domovinskog rata 61, 21000 Split</item>
    </izvorni_sadrzaj>
    <derivirana_varijabla naziv="DomainObject.Predmet.StrankaListFormatedWithAdress_1">
      <item>Financijska agencija (FINA), GIARDINI 5, 52100 Pula</item>
      <item>OTP banka dioničko društvo,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PLODOVI VJERE j.d.o.o. Nedešćina</item>
    </izvorni_sadrzaj>
    <derivirana_varijabla naziv="DomainObject.Predmet.ProtuStrankaListFormated_1">
      <item>PLODOVI VJERE j.d.o.o. Nedešćina</item>
    </derivirana_varijabla>
  </DomainObject.Predmet.ProtuStrankaListFormated>
  <DomainObject.Predmet.ProtuStrankaListFormatedOIB>
    <izvorni_sadrzaj>
      <item>PLODOVI VJERE j.d.o.o. Nedešćina, OIB 78297118657</item>
    </izvorni_sadrzaj>
    <derivirana_varijabla naziv="DomainObject.Predmet.ProtuStrankaListFormatedOIB_1">
      <item>PLODOVI VJERE j.d.o.o. Nedešćina, OIB 78297118657</item>
    </derivirana_varijabla>
  </DomainObject.Predmet.ProtuStrankaListFormatedOIB>
  <DomainObject.Predmet.ProtuStrankaListFormatedWithAdress>
    <izvorni_sadrzaj>
      <item>PLODOVI VJERE j.d.o.o. Nedešćina, Stepančići 14, 52220 Nedešćina</item>
    </izvorni_sadrzaj>
    <derivirana_varijabla naziv="DomainObject.Predmet.ProtuStrankaListFormatedWithAdress_1">
      <item>PLODOVI VJERE j.d.o.o. Nedešćina, Stepančići 14, 52220 Nedešćina</item>
    </derivirana_varijabla>
  </DomainObject.Predmet.ProtuStrankaListFormatedWithAdress>
  <DomainObject.Predmet.ProtuStrankaListFormatedWithAdressOIB>
    <izvorni_sadrzaj>
      <item>PLODOVI VJERE j.d.o.o. Nedešćina, OIB 78297118657, Stepančići 14, 52220 Nedešćina</item>
    </izvorni_sadrzaj>
    <derivirana_varijabla naziv="DomainObject.Predmet.ProtuStrankaListFormatedWithAdressOIB_1">
      <item>PLODOVI VJERE j.d.o.o. Nedešćina, OIB 78297118657, Stepančići 14, 52220 Nedešćina</item>
    </derivirana_varijabla>
  </DomainObject.Predmet.ProtuStrankaListFormatedWithAdressOIB>
  <DomainObject.Predmet.ProtuStrankaListNazivFormated>
    <izvorni_sadrzaj>
      <item>PLODOVI VJERE j.d.o.o. Nedešćina</item>
    </izvorni_sadrzaj>
    <derivirana_varijabla naziv="DomainObject.Predmet.ProtuStrankaListNazivFormated_1">
      <item>PLODOVI VJERE j.d.o.o. Nedešćina</item>
    </derivirana_varijabla>
  </DomainObject.Predmet.ProtuStrankaListNazivFormated>
  <DomainObject.Predmet.ProtuStrankaListNazivFormatedOIB>
    <izvorni_sadrzaj>
      <item>PLODOVI VJERE j.d.o.o. Nedešćina, OIB 78297118657</item>
    </izvorni_sadrzaj>
    <derivirana_varijabla naziv="DomainObject.Predmet.ProtuStrankaListNazivFormatedOIB_1">
      <item>PLODOVI VJERE j.d.o.o. Nedešćina, OIB 78297118657</item>
    </derivirana_varijabla>
  </DomainObject.Predmet.ProtuStrankaListNazivFormatedOIB>
  <DomainObject.Predmet.OstaliListFormated>
    <izvorni_sadrzaj>
      <item>Mario Kiršić</item>
    </izvorni_sadrzaj>
    <derivirana_varijabla naziv="DomainObject.Predmet.OstaliListFormated_1">
      <item>Mario Kiršić</item>
    </derivirana_varijabla>
  </DomainObject.Predmet.OstaliListFormated>
  <DomainObject.Predmet.OstaliListFormatedOIB>
    <izvorni_sadrzaj>
      <item>Mario Kiršić, OIB 32339855697</item>
    </izvorni_sadrzaj>
    <derivirana_varijabla naziv="DomainObject.Predmet.OstaliListFormatedOIB_1">
      <item>Mario Kiršić, OIB 32339855697</item>
    </derivirana_varijabla>
  </DomainObject.Predmet.OstaliListFormatedOIB>
  <DomainObject.Predmet.OstaliListFormatedWithAdress>
    <izvorni_sadrzaj>
      <item>Mario Kiršić, Stepančići 14, 52220 Santalezi</item>
    </izvorni_sadrzaj>
    <derivirana_varijabla naziv="DomainObject.Predmet.OstaliListFormatedWithAdress_1">
      <item>Mario Kiršić, Stepančići 14, 52220 Santalezi</item>
    </derivirana_varijabla>
  </DomainObject.Predmet.OstaliListFormatedWithAdress>
  <DomainObject.Predmet.OstaliListFormatedWithAdressOIB>
    <izvorni_sadrzaj>
      <item>Mario Kiršić, OIB 32339855697, Stepančići 14, 52220 Santalezi</item>
    </izvorni_sadrzaj>
    <derivirana_varijabla naziv="DomainObject.Predmet.OstaliListFormatedWithAdressOIB_1">
      <item>Mario Kiršić, OIB 32339855697, Stepančići 14, 52220 Santalezi</item>
    </derivirana_varijabla>
  </DomainObject.Predmet.OstaliListFormatedWithAdressOIB>
  <DomainObject.Predmet.OstaliListNazivFormated>
    <izvorni_sadrzaj>
      <item>Mario Kiršić</item>
    </izvorni_sadrzaj>
    <derivirana_varijabla naziv="DomainObject.Predmet.OstaliListNazivFormated_1">
      <item>Mario Kiršić</item>
    </derivirana_varijabla>
  </DomainObject.Predmet.OstaliListNazivFormated>
  <DomainObject.Predmet.OstaliListNazivFormatedOIB>
    <izvorni_sadrzaj>
      <item>Mario Kiršić, OIB 32339855697</item>
    </izvorni_sadrzaj>
    <derivirana_varijabla naziv="DomainObject.Predmet.OstaliListNazivFormatedOIB_1">
      <item>Mario Kiršić, OIB 32339855697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ožujka 2022.</izvorni_sadrzaj>
    <derivirana_varijabla naziv="DomainObject.Datum_1">16. ožujka 2022.</derivirana_varijabla>
  </DomainObject.Datum>
  <DomainObject.PoslovniBrojDokumenta>
    <izvorni_sadrzaj>St-52/2022-6</izvorni_sadrzaj>
    <derivirana_varijabla naziv="DomainObject.PoslovniBrojDokumenta_1">St-52/2022-6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PLODOVI VJERE j.d.o.o. Nedešćina</izvorni_sadrzaj>
    <derivirana_varijabla naziv="DomainObject.Predmet.ProtustrankaIDrugi_1">PLODOVI VJERE j.d.o.o. Nedešćina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PLODOVI VJERE j.d.o.o. Nedešćina, OIB 78297118657, Stepančići 14, 52220 Nedešćina</izvorni_sadrzaj>
    <derivirana_varijabla naziv="DomainObject.Predmet.ProtustrankaIDrugiAdressOIB_1">PLODOVI VJERE j.d.o.o. Nedešćina, OIB 78297118657, Stepančići 14,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PLODOVI VJERE j.d.o.o. Nedešćina</item>
      <item>Financijska agencija (FINA)</item>
      <item>OTP banka dioničko društvo</item>
      <item>Mario Kiršić</item>
    </izvorni_sadrzaj>
    <derivirana_varijabla naziv="DomainObject.Predmet.SudioniciListNaziv_1">
      <item>PLODOVI VJERE j.d.o.o. Nedešćina</item>
      <item>Financijska agencija (FINA)</item>
      <item>OTP banka dioničko društvo</item>
      <item>Mario Kiršić</item>
    </derivirana_varijabla>
  </DomainObject.Predmet.SudioniciListNaziv>
  <DomainObject.Predmet.SudioniciListAdressOIB>
    <izvorni_sadrzaj>
      <item>PLODOVI VJERE j.d.o.o. Nedešćina, OIB 78297118657, Stepančići 14,52220 Nedešćina</item>
      <item>Financijska agencija (FINA), OIB 85821130368, GIARDINI 5,52100 Pula</item>
      <item>OTP banka dioničko društvo, OIB 52508873833, Domovinskog rata 61,21000 Split</item>
      <item>Mario Kiršić, OIB 32339855697, Stepančići 14,52220 Santalezi</item>
    </izvorni_sadrzaj>
    <derivirana_varijabla naziv="DomainObject.Predmet.SudioniciListAdressOIB_1">
      <item>PLODOVI VJERE j.d.o.o. Nedešćina, OIB 78297118657, Stepančići 14,52220 Nedešćina</item>
      <item>Financijska agencija (FINA), OIB 85821130368, GIARDINI 5,52100 Pula</item>
      <item>OTP banka dioničko društvo, OIB 52508873833, Domovinskog rata 61,21000 Split</item>
      <item>Mario Kiršić, OIB 32339855697, Stepančići 14,52220 Santalezi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78297118657</item>
      <item>, OIB 85821130368</item>
      <item>, OIB 52508873833</item>
      <item>, OIB 32339855697</item>
    </izvorni_sadrzaj>
    <derivirana_varijabla naziv="DomainObject.Predmet.SudioniciListNazivOIB_1">
      <item>, OIB 78297118657</item>
      <item>, OIB 85821130368</item>
      <item>, OIB 52508873833</item>
      <item>, OIB 32339855697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2022.</izvorni_sadrzaj>
    <derivirana_varijabla naziv="DomainObject.Predmet.DatumPocetkaProcesa_1">11.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177</properties:Words>
  <properties:Characters>928</properties:Characters>
  <properties:Lines>47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2022-02-15T13:49:00Z</dcterms:created>
  <dc:creator>Jasmina Matika</dc:creator>
  <dc:description/>
  <cp:keywords/>
  <cp:lastModifiedBy>Jasmina Matika</cp:lastModifiedBy>
  <dcterms:modified xmlns:xsi="http://www.w3.org/2001/XMLSchema-instance" xsi:type="dcterms:W3CDTF">2022-03-16T08:58:00Z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St-52/2022-6 / Zapisnik - Ročište radi rasprave o uvjetima za otvaranje steč. post. (St-52-22 -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